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81911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SOMERLANE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7D673AC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Castle Bromwich, Warwickshire. Yeoman.</w:t>
      </w:r>
    </w:p>
    <w:p w14:paraId="092066CD" w14:textId="77777777" w:rsidR="005E41EF" w:rsidRDefault="005E41EF" w:rsidP="005E41EF">
      <w:pPr>
        <w:rPr>
          <w:rFonts w:ascii="Times New Roman" w:hAnsi="Times New Roman" w:cs="Times New Roman"/>
        </w:rPr>
      </w:pPr>
      <w:bookmarkStart w:id="0" w:name="_GoBack"/>
      <w:bookmarkEnd w:id="0"/>
    </w:p>
    <w:p w14:paraId="3B148DBB" w14:textId="77777777" w:rsidR="005E41EF" w:rsidRDefault="005E41EF" w:rsidP="005E41EF">
      <w:pPr>
        <w:rPr>
          <w:rFonts w:ascii="Times New Roman" w:hAnsi="Times New Roman" w:cs="Times New Roman"/>
        </w:rPr>
      </w:pPr>
    </w:p>
    <w:p w14:paraId="1E8E0ECF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Byngham</w:t>
      </w:r>
      <w:proofErr w:type="spellEnd"/>
      <w:r>
        <w:rPr>
          <w:rFonts w:ascii="Times New Roman" w:hAnsi="Times New Roman" w:cs="Times New Roman"/>
        </w:rPr>
        <w:t>(q.v.) brought a plaint of trespass in her free warren</w:t>
      </w:r>
    </w:p>
    <w:p w14:paraId="4ADAE6CD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him.</w:t>
      </w:r>
    </w:p>
    <w:p w14:paraId="4AD52AE0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6EDABC7F" w14:textId="77777777" w:rsidR="005E41EF" w:rsidRDefault="005E41EF" w:rsidP="005E41EF">
      <w:pPr>
        <w:rPr>
          <w:rFonts w:ascii="Times New Roman" w:hAnsi="Times New Roman" w:cs="Times New Roman"/>
        </w:rPr>
      </w:pPr>
    </w:p>
    <w:p w14:paraId="587E4E45" w14:textId="77777777" w:rsidR="005E41EF" w:rsidRDefault="005E41EF" w:rsidP="005E41EF">
      <w:pPr>
        <w:rPr>
          <w:rFonts w:ascii="Times New Roman" w:hAnsi="Times New Roman" w:cs="Times New Roman"/>
        </w:rPr>
      </w:pPr>
    </w:p>
    <w:p w14:paraId="008D89E8" w14:textId="77777777" w:rsidR="005E41EF" w:rsidRDefault="005E41EF" w:rsidP="005E41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June 2019</w:t>
      </w:r>
    </w:p>
    <w:p w14:paraId="50F03EC8" w14:textId="77777777" w:rsidR="006B2F86" w:rsidRPr="00E71FC3" w:rsidRDefault="00D44841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DCC00" w14:textId="77777777" w:rsidR="005E41EF" w:rsidRDefault="005E41EF" w:rsidP="00E71FC3">
      <w:r>
        <w:separator/>
      </w:r>
    </w:p>
  </w:endnote>
  <w:endnote w:type="continuationSeparator" w:id="0">
    <w:p w14:paraId="47B527B1" w14:textId="77777777" w:rsidR="005E41EF" w:rsidRDefault="005E41E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42714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A89C84" w14:textId="77777777" w:rsidR="005E41EF" w:rsidRDefault="005E41EF" w:rsidP="00E71FC3">
      <w:r>
        <w:separator/>
      </w:r>
    </w:p>
  </w:footnote>
  <w:footnote w:type="continuationSeparator" w:id="0">
    <w:p w14:paraId="591DB82D" w14:textId="77777777" w:rsidR="005E41EF" w:rsidRDefault="005E41E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EF"/>
    <w:rsid w:val="001A7C09"/>
    <w:rsid w:val="00577BD5"/>
    <w:rsid w:val="005E41EF"/>
    <w:rsid w:val="00656CBA"/>
    <w:rsid w:val="006A1F77"/>
    <w:rsid w:val="00733BE7"/>
    <w:rsid w:val="00AB52E8"/>
    <w:rsid w:val="00B16D3F"/>
    <w:rsid w:val="00BB41AC"/>
    <w:rsid w:val="00D4484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06A22"/>
  <w15:chartTrackingRefBased/>
  <w15:docId w15:val="{90DB3BA1-479B-4AD4-80F4-D6E67DD93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1E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2019-06-09T18:33:00Z</dcterms:created>
  <dcterms:modified xsi:type="dcterms:W3CDTF">2019-06-09T18:34:00Z</dcterms:modified>
</cp:coreProperties>
</file>